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5628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5628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A562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A562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A562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A562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A562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A5628E" w:rsidRPr="00A5628E">
          <w:rPr>
            <w:b w:val="0"/>
          </w:rPr>
          <w:t xml:space="preserve"> 07143/029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A5628E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A5628E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A5628E" w:rsidRPr="00A5628E">
          <w:rPr>
            <w:rStyle w:val="aa"/>
          </w:rPr>
          <w:t xml:space="preserve"> 6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A5628E" w:rsidRPr="00A5628E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A5628E" w:rsidRPr="00A5628E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A5628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A5628E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A5628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A5628E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A5628E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A5628E" w:rsidP="00C31869">
            <w:pPr>
              <w:jc w:val="center"/>
            </w:pPr>
            <w:r>
              <w:t>079-824-349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A5628E" w:rsidRPr="00A5628E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A5628E" w:rsidRPr="00A5628E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5628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5628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A562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A5628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A562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562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562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562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562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5628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562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562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C4BAA" w:rsidRPr="00DC4BAA">
          <w:rPr>
            <w:i/>
            <w:u w:val="single"/>
          </w:rPr>
          <w:t>1. Рекомендации по улучшению и оздоровлению условий труда:</w:t>
        </w:r>
        <w:r w:rsidR="00DC4BAA" w:rsidRPr="00DC4BAA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DC4BAA" w:rsidRPr="00DC4BAA">
          <w:rPr>
            <w:i/>
            <w:u w:val="single"/>
          </w:rPr>
          <w:tab/>
          <w:t>   </w:t>
        </w:r>
        <w:r w:rsidR="00DC4BAA" w:rsidRPr="00DC4BA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DC4BAA" w:rsidRPr="00DC4BAA">
          <w:rPr>
            <w:i/>
            <w:u w:val="single"/>
          </w:rPr>
          <w:tab/>
          <w:t>   </w:t>
        </w:r>
        <w:r w:rsidR="00DC4BAA" w:rsidRPr="00DC4BA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DC4BAA" w:rsidRPr="00DC4BA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C4BAA" w:rsidRPr="00DC4BAA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5628E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5628E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A562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5628E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5628E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A562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5628E" w:rsidRPr="00A5628E" w:rsidTr="00A562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</w:tr>
      <w:tr w:rsidR="00A5628E" w:rsidRPr="00A5628E" w:rsidTr="00A562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(дата)</w:t>
            </w:r>
          </w:p>
        </w:tc>
      </w:tr>
      <w:tr w:rsidR="00A5628E" w:rsidRPr="00A5628E" w:rsidTr="00A562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</w:tr>
      <w:tr w:rsidR="00A5628E" w:rsidRPr="00A5628E" w:rsidTr="00A562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(дата)</w:t>
            </w:r>
          </w:p>
        </w:tc>
      </w:tr>
      <w:tr w:rsidR="00A5628E" w:rsidRPr="00A5628E" w:rsidTr="00A562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28E" w:rsidRPr="00A5628E" w:rsidRDefault="00A5628E" w:rsidP="004E51DC">
            <w:pPr>
              <w:pStyle w:val="a8"/>
            </w:pPr>
          </w:p>
        </w:tc>
      </w:tr>
      <w:tr w:rsidR="00A5628E" w:rsidRPr="00A5628E" w:rsidTr="00A562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5628E" w:rsidRPr="00A5628E" w:rsidRDefault="00A5628E" w:rsidP="004E51DC">
            <w:pPr>
              <w:pStyle w:val="a8"/>
              <w:rPr>
                <w:vertAlign w:val="superscript"/>
              </w:rPr>
            </w:pPr>
            <w:r w:rsidRPr="00A5628E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DC4BAA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A562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5628E" w:rsidP="004E51DC">
            <w:pPr>
              <w:pStyle w:val="a8"/>
            </w:pPr>
            <w:r>
              <w:t>Попова Марина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A5628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5628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93DF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93DF5" w:rsidRPr="00C31869">
            <w:rPr>
              <w:rStyle w:val="ad"/>
              <w:sz w:val="20"/>
              <w:szCs w:val="20"/>
            </w:rPr>
            <w:fldChar w:fldCharType="separate"/>
          </w:r>
          <w:r w:rsidR="00A5628E">
            <w:rPr>
              <w:rStyle w:val="ad"/>
              <w:noProof/>
              <w:sz w:val="20"/>
              <w:szCs w:val="20"/>
            </w:rPr>
            <w:t>1</w:t>
          </w:r>
          <w:r w:rsidR="00493DF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5628E" w:rsidRPr="00A5628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6 фтизиатр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9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6F20C68AE9044C78DBED8267C4DF955"/>
    <w:docVar w:name="rm_id" w:val="210"/>
    <w:docVar w:name="rm_name" w:val="                                          "/>
    <w:docVar w:name="rm_number" w:val=" 07143/02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080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C7784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73864"/>
    <w:rsid w:val="00481C22"/>
    <w:rsid w:val="00493DF5"/>
    <w:rsid w:val="004A47AD"/>
    <w:rsid w:val="004C4DB2"/>
    <w:rsid w:val="004E51DC"/>
    <w:rsid w:val="004E5FB2"/>
    <w:rsid w:val="00510595"/>
    <w:rsid w:val="00555838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90135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B3878"/>
    <w:rsid w:val="009F6B7F"/>
    <w:rsid w:val="00A100AB"/>
    <w:rsid w:val="00A12349"/>
    <w:rsid w:val="00A24FF3"/>
    <w:rsid w:val="00A4371E"/>
    <w:rsid w:val="00A46EE7"/>
    <w:rsid w:val="00A5628E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09D2"/>
    <w:rsid w:val="00C745F6"/>
    <w:rsid w:val="00C81BF6"/>
    <w:rsid w:val="00C84D93"/>
    <w:rsid w:val="00CC6D65"/>
    <w:rsid w:val="00CE3307"/>
    <w:rsid w:val="00D1442B"/>
    <w:rsid w:val="00D272CC"/>
    <w:rsid w:val="00D675E7"/>
    <w:rsid w:val="00D76DF8"/>
    <w:rsid w:val="00D90D5A"/>
    <w:rsid w:val="00DB1272"/>
    <w:rsid w:val="00DB5302"/>
    <w:rsid w:val="00DC4BAA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9FE6A-DF0A-4B20-BC07-9A1427F9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